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Epping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Epping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Epping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Epping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Epping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Epping Forest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47.8% </w:t>
      </w:r>
      <w:r w:rsidRPr="004747BF">
        <w:rPr>
          <w:rFonts w:ascii="Libre Franklin Light" w:eastAsia="Times New Roman" w:hAnsi="Libre Franklin Light" w:cs="Calibri Light"/>
        </w:rPr>
        <w:t xml:space="preserve">of those respondents classified as PGSI 8+ in Epping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Epping Forest is estimated to be </w:t>
      </w:r>
      <w:r w:rsidRPr="00773DF7">
        <w:rPr>
          <w:rFonts w:ascii="Libre Franklin Light" w:eastAsia="Times New Roman" w:hAnsi="Libre Franklin Light" w:cs="Calibri Light"/>
          <w:b/>
          <w:bCs/>
          <w:color w:val="C45911" w:themeColor="accent2" w:themeShade="BF"/>
        </w:rPr>
        <w:t xml:space="preserve">£2,254,384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Epping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Epping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Epping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Epping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pping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Epping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pping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Epping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Epping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pping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Epping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Epping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Epping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Epping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Epping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Epping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£2,254,384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Epping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£36,720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£759,395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£54,400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£1,360,519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£2,254,384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Epping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Epping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Epping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Epping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Epping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Epping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Epping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Epping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Epping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E92C9F3-5E02-433D-8652-64DFA8A04E0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